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13535" w14:textId="02FED90C" w:rsidR="002F572D" w:rsidRDefault="002F572D" w:rsidP="002F5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JOHNSON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92-3)</w:t>
      </w:r>
    </w:p>
    <w:p w14:paraId="18A2E6A2" w14:textId="77777777" w:rsidR="002F572D" w:rsidRDefault="002F572D" w:rsidP="002F5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3C76870E" w14:textId="77777777" w:rsidR="002F572D" w:rsidRDefault="002F572D" w:rsidP="002F5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27F263" w14:textId="77777777" w:rsidR="002F572D" w:rsidRDefault="002F572D" w:rsidP="002F5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8A92AF" w14:textId="2A2ED954" w:rsidR="002F572D" w:rsidRDefault="002F572D" w:rsidP="002F5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</w:t>
      </w:r>
      <w:r>
        <w:rPr>
          <w:rFonts w:ascii="Times New Roman" w:hAnsi="Times New Roman" w:cs="Times New Roman"/>
          <w:sz w:val="24"/>
          <w:szCs w:val="24"/>
        </w:rPr>
        <w:t>92-3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342A31CB" w14:textId="77777777" w:rsidR="002F572D" w:rsidRDefault="002F572D" w:rsidP="002F572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51C51A01" w14:textId="77777777" w:rsidR="002F572D" w:rsidRDefault="002F572D" w:rsidP="002F572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published in York by J.Simpson p.69)</w:t>
      </w:r>
    </w:p>
    <w:p w14:paraId="1183695D" w14:textId="77777777" w:rsidR="002F572D" w:rsidRDefault="002F572D" w:rsidP="002F5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6DD5D2" w14:textId="77777777" w:rsidR="002F572D" w:rsidRDefault="002F572D" w:rsidP="002F5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0CC9C" w14:textId="77777777" w:rsidR="002F572D" w:rsidRDefault="002F572D" w:rsidP="002F5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2021</w:t>
      </w:r>
    </w:p>
    <w:p w14:paraId="6323A7FB" w14:textId="6AA61EC3" w:rsidR="00BA00AB" w:rsidRPr="002F572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F57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9A8B8" w14:textId="77777777" w:rsidR="002F572D" w:rsidRDefault="002F572D" w:rsidP="009139A6">
      <w:r>
        <w:separator/>
      </w:r>
    </w:p>
  </w:endnote>
  <w:endnote w:type="continuationSeparator" w:id="0">
    <w:p w14:paraId="2E2B0E24" w14:textId="77777777" w:rsidR="002F572D" w:rsidRDefault="002F57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AAD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2AF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D8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02B63" w14:textId="77777777" w:rsidR="002F572D" w:rsidRDefault="002F572D" w:rsidP="009139A6">
      <w:r>
        <w:separator/>
      </w:r>
    </w:p>
  </w:footnote>
  <w:footnote w:type="continuationSeparator" w:id="0">
    <w:p w14:paraId="255965EB" w14:textId="77777777" w:rsidR="002F572D" w:rsidRDefault="002F57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6E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67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178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72D"/>
    <w:rsid w:val="000666E0"/>
    <w:rsid w:val="002510B7"/>
    <w:rsid w:val="002F572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CB220"/>
  <w15:chartTrackingRefBased/>
  <w15:docId w15:val="{17AC63E3-453B-4CDE-A82A-7F871B74B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2021-06-21T10:42:00Z</dcterms:created>
  <dcterms:modified xsi:type="dcterms:W3CDTF">2021-06-21T10:43:00Z</dcterms:modified>
</cp:coreProperties>
</file>